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DFAA373" w14:textId="77777777" w:rsidR="00B9185E" w:rsidRDefault="000C0BFE">
      <w:pPr>
        <w:spacing w:line="460" w:lineRule="exact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                           </w:t>
      </w:r>
      <w:r>
        <w:rPr>
          <w:rFonts w:ascii="仿宋_GB2312" w:eastAsia="仿宋_GB2312" w:hint="eastAsia"/>
          <w:color w:val="000000"/>
          <w:sz w:val="30"/>
          <w:szCs w:val="30"/>
        </w:rPr>
        <w:t xml:space="preserve"> </w:t>
      </w:r>
    </w:p>
    <w:p w14:paraId="535D3E87" w14:textId="77777777" w:rsidR="00B9185E" w:rsidRDefault="00B9185E">
      <w:pPr>
        <w:spacing w:line="460" w:lineRule="exact"/>
        <w:rPr>
          <w:rFonts w:ascii="仿宋_GB2312" w:eastAsia="仿宋_GB2312"/>
          <w:sz w:val="30"/>
          <w:szCs w:val="30"/>
        </w:rPr>
      </w:pPr>
    </w:p>
    <w:p w14:paraId="3B34B362" w14:textId="77777777" w:rsidR="00B9185E" w:rsidRDefault="00B9185E">
      <w:pPr>
        <w:tabs>
          <w:tab w:val="left" w:pos="3420"/>
        </w:tabs>
        <w:rPr>
          <w:b/>
          <w:sz w:val="52"/>
          <w:szCs w:val="52"/>
        </w:rPr>
      </w:pPr>
    </w:p>
    <w:p w14:paraId="6FD2977B" w14:textId="22EFD504" w:rsidR="00B9185E" w:rsidRDefault="00342A9E">
      <w:pPr>
        <w:tabs>
          <w:tab w:val="left" w:pos="3420"/>
        </w:tabs>
        <w:spacing w:line="560" w:lineRule="exact"/>
        <w:jc w:val="center"/>
        <w:rPr>
          <w:rFonts w:ascii="宋体" w:hAnsi="宋体"/>
          <w:b/>
          <w:sz w:val="48"/>
          <w:szCs w:val="48"/>
        </w:rPr>
      </w:pPr>
      <w:r>
        <w:rPr>
          <w:rFonts w:ascii="宋体" w:hAnsi="宋体" w:hint="eastAsia"/>
          <w:b/>
          <w:sz w:val="48"/>
          <w:szCs w:val="48"/>
        </w:rPr>
        <w:t>{</w:t>
      </w:r>
      <w:r>
        <w:rPr>
          <w:rFonts w:ascii="宋体" w:hAnsi="宋体"/>
          <w:b/>
          <w:sz w:val="48"/>
          <w:szCs w:val="48"/>
        </w:rPr>
        <w:t>{</w:t>
      </w:r>
      <w:r w:rsidR="00705FEA">
        <w:rPr>
          <w:rFonts w:ascii="宋体" w:hAnsi="宋体"/>
          <w:b/>
          <w:sz w:val="48"/>
          <w:szCs w:val="48"/>
        </w:rPr>
        <w:t>s</w:t>
      </w:r>
      <w:r>
        <w:rPr>
          <w:rFonts w:ascii="宋体" w:hAnsi="宋体"/>
          <w:b/>
          <w:sz w:val="48"/>
          <w:szCs w:val="48"/>
        </w:rPr>
        <w:t>choolName}}</w:t>
      </w:r>
      <w:r w:rsidR="000C0BFE">
        <w:rPr>
          <w:rFonts w:ascii="宋体" w:hAnsi="宋体" w:hint="eastAsia"/>
          <w:b/>
          <w:bCs/>
          <w:sz w:val="48"/>
          <w:szCs w:val="48"/>
        </w:rPr>
        <w:t>“三育人”专题项目</w:t>
      </w:r>
    </w:p>
    <w:p w14:paraId="7D0A4490" w14:textId="77777777" w:rsidR="00B9185E" w:rsidRDefault="000C0BFE">
      <w:pPr>
        <w:tabs>
          <w:tab w:val="left" w:pos="3420"/>
        </w:tabs>
        <w:spacing w:line="560" w:lineRule="exact"/>
        <w:jc w:val="center"/>
        <w:rPr>
          <w:rFonts w:ascii="宋体" w:hAnsi="宋体"/>
          <w:b/>
          <w:sz w:val="48"/>
          <w:szCs w:val="48"/>
        </w:rPr>
      </w:pPr>
      <w:r>
        <w:rPr>
          <w:rFonts w:ascii="宋体" w:hAnsi="宋体" w:hint="eastAsia"/>
          <w:b/>
          <w:sz w:val="48"/>
          <w:szCs w:val="48"/>
        </w:rPr>
        <w:t>立项申报书</w:t>
      </w:r>
    </w:p>
    <w:p w14:paraId="0DF54452" w14:textId="77777777" w:rsidR="00B9185E" w:rsidRDefault="00B9185E">
      <w:pPr>
        <w:rPr>
          <w:b/>
          <w:sz w:val="52"/>
          <w:szCs w:val="52"/>
        </w:rPr>
      </w:pPr>
    </w:p>
    <w:p w14:paraId="154AC8F2" w14:textId="77777777" w:rsidR="00B9185E" w:rsidRDefault="00B9185E">
      <w:pPr>
        <w:rPr>
          <w:b/>
          <w:sz w:val="52"/>
          <w:szCs w:val="52"/>
        </w:rPr>
      </w:pPr>
    </w:p>
    <w:p w14:paraId="710BA681" w14:textId="77777777" w:rsidR="00B9185E" w:rsidRDefault="000C0BFE">
      <w:pPr>
        <w:ind w:firstLine="1134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_GB2312" w:eastAsia="仿宋_GB2312" w:hint="eastAsia"/>
          <w:spacing w:val="44"/>
          <w:sz w:val="32"/>
          <w:szCs w:val="32"/>
        </w:rPr>
        <w:t>项目名称</w:t>
      </w:r>
      <w:r>
        <w:rPr>
          <w:rFonts w:ascii="仿宋" w:eastAsia="仿宋" w:hAnsi="仿宋" w:hint="eastAsia"/>
          <w:spacing w:val="52"/>
          <w:sz w:val="32"/>
          <w:szCs w:val="32"/>
        </w:rPr>
        <w:t>：</w:t>
      </w:r>
      <w:r>
        <w:rPr>
          <w:rFonts w:ascii="仿宋_GB2312" w:eastAsia="仿宋_GB2312" w:hAnsi="微软雅黑 Light" w:hint="eastAsia"/>
          <w:sz w:val="32"/>
          <w:szCs w:val="32"/>
          <w:u w:val="single"/>
        </w:rPr>
        <w:t>{{</w:t>
      </w:r>
      <w:r>
        <w:rPr>
          <w:rFonts w:ascii="仿宋_GB2312" w:eastAsia="仿宋_GB2312" w:hAnsi="微软雅黑 Light"/>
          <w:sz w:val="32"/>
          <w:szCs w:val="32"/>
          <w:u w:val="single"/>
        </w:rPr>
        <w:t>xmmc</w:t>
      </w:r>
      <w:r>
        <w:rPr>
          <w:rFonts w:ascii="仿宋_GB2312" w:eastAsia="仿宋_GB2312" w:hAnsi="微软雅黑 Light" w:hint="eastAsia"/>
          <w:sz w:val="32"/>
          <w:szCs w:val="32"/>
          <w:u w:val="single"/>
        </w:rPr>
        <w:t>}}</w:t>
      </w:r>
      <w:r>
        <w:rPr>
          <w:rFonts w:ascii="仿宋" w:eastAsia="仿宋" w:hAnsi="仿宋"/>
          <w:spacing w:val="52"/>
          <w:sz w:val="32"/>
          <w:szCs w:val="32"/>
          <w:u w:val="single"/>
        </w:rPr>
        <w:t xml:space="preserve">             </w:t>
      </w:r>
    </w:p>
    <w:p w14:paraId="66FFA4B6" w14:textId="77777777" w:rsidR="00B9185E" w:rsidRDefault="000C0BFE">
      <w:pPr>
        <w:tabs>
          <w:tab w:val="left" w:pos="3420"/>
          <w:tab w:val="left" w:pos="3600"/>
          <w:tab w:val="left" w:pos="3780"/>
        </w:tabs>
        <w:ind w:firstLine="1134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_GB2312" w:eastAsia="仿宋_GB2312" w:hint="eastAsia"/>
          <w:spacing w:val="6"/>
          <w:sz w:val="32"/>
          <w:szCs w:val="32"/>
        </w:rPr>
        <w:t>项目申报人</w:t>
      </w:r>
      <w:r>
        <w:rPr>
          <w:rFonts w:ascii="仿宋" w:eastAsia="仿宋" w:hAnsi="仿宋" w:hint="eastAsia"/>
          <w:sz w:val="32"/>
          <w:szCs w:val="32"/>
        </w:rPr>
        <w:t>：</w:t>
      </w:r>
      <w:r>
        <w:rPr>
          <w:rFonts w:ascii="仿宋_GB2312" w:eastAsia="仿宋_GB2312" w:hAnsi="仿宋"/>
          <w:sz w:val="32"/>
          <w:szCs w:val="32"/>
        </w:rPr>
        <w:t xml:space="preserve"> </w:t>
      </w:r>
      <w:r>
        <w:rPr>
          <w:rFonts w:ascii="仿宋_GB2312" w:eastAsia="仿宋_GB2312" w:hAnsi="微软雅黑 Light" w:hint="eastAsia"/>
          <w:sz w:val="32"/>
          <w:szCs w:val="32"/>
          <w:u w:val="single"/>
        </w:rPr>
        <w:t>{{sbrname}}</w:t>
      </w:r>
      <w:r>
        <w:rPr>
          <w:rFonts w:ascii="仿宋" w:eastAsia="仿宋" w:hAnsi="仿宋"/>
          <w:sz w:val="32"/>
          <w:szCs w:val="32"/>
          <w:u w:val="single"/>
        </w:rPr>
        <w:t xml:space="preserve">                      </w:t>
      </w:r>
    </w:p>
    <w:p w14:paraId="785ED213" w14:textId="27BF401B" w:rsidR="00B9185E" w:rsidRDefault="000C0BFE">
      <w:pPr>
        <w:ind w:firstLine="1134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_GB2312" w:eastAsia="仿宋_GB2312" w:hint="eastAsia"/>
          <w:spacing w:val="44"/>
          <w:sz w:val="32"/>
          <w:szCs w:val="32"/>
        </w:rPr>
        <w:t>所在单位</w:t>
      </w:r>
      <w:r>
        <w:rPr>
          <w:rFonts w:ascii="仿宋" w:eastAsia="仿宋" w:hAnsi="仿宋" w:hint="eastAsia"/>
          <w:sz w:val="32"/>
          <w:szCs w:val="32"/>
        </w:rPr>
        <w:t xml:space="preserve">： </w:t>
      </w:r>
      <w:r>
        <w:rPr>
          <w:rFonts w:ascii="仿宋_GB2312" w:eastAsia="仿宋_GB2312" w:hAnsi="微软雅黑 Light" w:hint="eastAsia"/>
          <w:sz w:val="32"/>
          <w:szCs w:val="32"/>
          <w:u w:val="single"/>
        </w:rPr>
        <w:t>{{sbrdwname}}</w:t>
      </w:r>
      <w:r>
        <w:rPr>
          <w:rFonts w:ascii="仿宋_GB2312" w:eastAsia="仿宋_GB2312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/>
          <w:sz w:val="32"/>
          <w:szCs w:val="32"/>
          <w:u w:val="single"/>
        </w:rPr>
        <w:t xml:space="preserve">                    </w:t>
      </w:r>
    </w:p>
    <w:p w14:paraId="6F0B0307" w14:textId="60A3F05E" w:rsidR="00492BEC" w:rsidRDefault="00492BEC" w:rsidP="00492BEC">
      <w:pPr>
        <w:ind w:firstLine="1134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_GB2312" w:eastAsia="仿宋_GB2312" w:hint="eastAsia"/>
          <w:spacing w:val="44"/>
          <w:sz w:val="32"/>
          <w:szCs w:val="32"/>
        </w:rPr>
        <w:t>所在工会</w:t>
      </w:r>
      <w:r>
        <w:rPr>
          <w:rFonts w:ascii="仿宋" w:eastAsia="仿宋" w:hAnsi="仿宋" w:hint="eastAsia"/>
          <w:sz w:val="32"/>
          <w:szCs w:val="32"/>
        </w:rPr>
        <w:t xml:space="preserve">： </w:t>
      </w:r>
      <w:r>
        <w:rPr>
          <w:rFonts w:ascii="仿宋_GB2312" w:eastAsia="仿宋_GB2312" w:hAnsi="微软雅黑 Light" w:hint="eastAsia"/>
          <w:sz w:val="32"/>
          <w:szCs w:val="32"/>
          <w:u w:val="single"/>
        </w:rPr>
        <w:t>{{sbrghname}}</w:t>
      </w:r>
      <w:r>
        <w:rPr>
          <w:rFonts w:ascii="仿宋_GB2312" w:eastAsia="仿宋_GB2312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/>
          <w:sz w:val="32"/>
          <w:szCs w:val="32"/>
          <w:u w:val="single"/>
        </w:rPr>
        <w:t xml:space="preserve">                    </w:t>
      </w:r>
    </w:p>
    <w:p w14:paraId="68AE1BAF" w14:textId="77777777" w:rsidR="00B9185E" w:rsidRDefault="000C0BFE">
      <w:pPr>
        <w:tabs>
          <w:tab w:val="left" w:pos="3780"/>
        </w:tabs>
        <w:ind w:firstLine="1134"/>
        <w:rPr>
          <w:sz w:val="32"/>
          <w:szCs w:val="32"/>
          <w:u w:val="single"/>
        </w:rPr>
      </w:pPr>
      <w:r>
        <w:rPr>
          <w:rFonts w:ascii="仿宋_GB2312" w:eastAsia="仿宋_GB2312" w:hint="eastAsia"/>
          <w:spacing w:val="44"/>
          <w:sz w:val="32"/>
          <w:szCs w:val="32"/>
        </w:rPr>
        <w:t>填报日期</w:t>
      </w:r>
      <w:r>
        <w:rPr>
          <w:rFonts w:ascii="仿宋" w:eastAsia="仿宋" w:hAnsi="仿宋" w:hint="eastAsia"/>
          <w:sz w:val="32"/>
          <w:szCs w:val="32"/>
        </w:rPr>
        <w:t xml:space="preserve">： </w:t>
      </w:r>
      <w:r>
        <w:rPr>
          <w:rFonts w:ascii="仿宋_GB2312" w:eastAsia="仿宋_GB2312" w:hAnsi="微软雅黑 Light" w:hint="eastAsia"/>
          <w:sz w:val="32"/>
          <w:szCs w:val="32"/>
          <w:u w:val="single"/>
        </w:rPr>
        <w:t>{{sbrq}}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                       </w:t>
      </w:r>
    </w:p>
    <w:p w14:paraId="7A690148" w14:textId="77777777" w:rsidR="00B9185E" w:rsidRDefault="00B9185E">
      <w:pPr>
        <w:ind w:firstLineChars="300" w:firstLine="1068"/>
        <w:rPr>
          <w:sz w:val="36"/>
          <w:szCs w:val="36"/>
        </w:rPr>
      </w:pPr>
    </w:p>
    <w:p w14:paraId="296318E6" w14:textId="77777777" w:rsidR="00B9185E" w:rsidRDefault="00B9185E">
      <w:pPr>
        <w:jc w:val="center"/>
        <w:rPr>
          <w:b/>
          <w:sz w:val="32"/>
          <w:szCs w:val="32"/>
        </w:rPr>
      </w:pPr>
    </w:p>
    <w:p w14:paraId="59BEFF34" w14:textId="77777777" w:rsidR="00B9185E" w:rsidRDefault="00B9185E">
      <w:pPr>
        <w:jc w:val="center"/>
        <w:rPr>
          <w:b/>
          <w:sz w:val="32"/>
          <w:szCs w:val="32"/>
        </w:rPr>
      </w:pPr>
    </w:p>
    <w:p w14:paraId="0F514AF4" w14:textId="77777777" w:rsidR="00B9185E" w:rsidRDefault="00B9185E">
      <w:pPr>
        <w:jc w:val="center"/>
        <w:rPr>
          <w:b/>
          <w:sz w:val="32"/>
          <w:szCs w:val="32"/>
        </w:rPr>
      </w:pPr>
    </w:p>
    <w:p w14:paraId="3CB53D0C" w14:textId="77777777" w:rsidR="00B9185E" w:rsidRDefault="00B9185E">
      <w:pPr>
        <w:jc w:val="center"/>
        <w:rPr>
          <w:b/>
          <w:sz w:val="32"/>
          <w:szCs w:val="32"/>
        </w:rPr>
      </w:pPr>
    </w:p>
    <w:p w14:paraId="0FF3B700" w14:textId="77777777" w:rsidR="00B9185E" w:rsidRDefault="00B9185E">
      <w:pPr>
        <w:jc w:val="center"/>
        <w:rPr>
          <w:b/>
          <w:sz w:val="32"/>
          <w:szCs w:val="32"/>
        </w:rPr>
      </w:pPr>
    </w:p>
    <w:p w14:paraId="13C032F9" w14:textId="77777777" w:rsidR="00B9185E" w:rsidRDefault="00B9185E">
      <w:pPr>
        <w:jc w:val="center"/>
        <w:rPr>
          <w:b/>
          <w:sz w:val="32"/>
          <w:szCs w:val="32"/>
        </w:rPr>
      </w:pPr>
    </w:p>
    <w:p w14:paraId="1CDFD071" w14:textId="692713ED" w:rsidR="00B9185E" w:rsidRPr="00D518F9" w:rsidRDefault="00F16DB8" w:rsidP="00D518F9">
      <w:pPr>
        <w:jc w:val="center"/>
        <w:rPr>
          <w:rFonts w:ascii="宋体" w:hAnsi="宋体"/>
          <w:sz w:val="32"/>
          <w:szCs w:val="32"/>
        </w:rPr>
        <w:sectPr w:rsidR="00B9185E" w:rsidRPr="00D518F9">
          <w:footerReference w:type="default" r:id="rId6"/>
          <w:pgSz w:w="11906" w:h="16838"/>
          <w:pgMar w:top="1474" w:right="1531" w:bottom="1361" w:left="1531" w:header="851" w:footer="992" w:gutter="0"/>
          <w:cols w:space="720"/>
          <w:formProt w:val="0"/>
          <w:docGrid w:type="linesAndChars" w:linePitch="579" w:charSpace="-849"/>
        </w:sectPr>
      </w:pPr>
      <w:r>
        <w:rPr>
          <w:rFonts w:ascii="宋体" w:hAnsi="宋体" w:hint="eastAsia"/>
          <w:sz w:val="32"/>
          <w:szCs w:val="32"/>
        </w:rPr>
        <w:t>{</w:t>
      </w:r>
      <w:r>
        <w:rPr>
          <w:rFonts w:ascii="宋体" w:hAnsi="宋体"/>
          <w:sz w:val="32"/>
          <w:szCs w:val="32"/>
        </w:rPr>
        <w:t>{</w:t>
      </w:r>
      <w:r w:rsidR="00BD255A">
        <w:rPr>
          <w:rFonts w:ascii="宋体" w:hAnsi="宋体"/>
          <w:sz w:val="32"/>
          <w:szCs w:val="32"/>
        </w:rPr>
        <w:t>schoolName</w:t>
      </w:r>
      <w:r>
        <w:rPr>
          <w:rFonts w:ascii="宋体" w:hAnsi="宋体"/>
          <w:sz w:val="32"/>
          <w:szCs w:val="32"/>
        </w:rPr>
        <w:t>}}</w:t>
      </w:r>
      <w:r w:rsidR="000C0BFE">
        <w:rPr>
          <w:rFonts w:ascii="宋体" w:hAnsi="宋体" w:hint="eastAsia"/>
          <w:sz w:val="32"/>
          <w:szCs w:val="32"/>
        </w:rPr>
        <w:t>工会制</w:t>
      </w:r>
    </w:p>
    <w:tbl>
      <w:tblPr>
        <w:tblW w:w="966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29"/>
        <w:gridCol w:w="6"/>
        <w:gridCol w:w="1015"/>
        <w:gridCol w:w="352"/>
        <w:gridCol w:w="698"/>
        <w:gridCol w:w="1058"/>
        <w:gridCol w:w="1191"/>
        <w:gridCol w:w="1559"/>
        <w:gridCol w:w="1276"/>
        <w:gridCol w:w="1276"/>
      </w:tblGrid>
      <w:tr w:rsidR="00B9185E" w14:paraId="5818DAAB" w14:textId="77777777">
        <w:trPr>
          <w:trHeight w:val="835"/>
          <w:jc w:val="center"/>
        </w:trPr>
        <w:tc>
          <w:tcPr>
            <w:tcW w:w="12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4C4256" w14:textId="77777777" w:rsidR="00B9185E" w:rsidRDefault="000C0BFE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lastRenderedPageBreak/>
              <w:t>申报人</w:t>
            </w:r>
          </w:p>
        </w:tc>
        <w:tc>
          <w:tcPr>
            <w:tcW w:w="13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99BB6D" w14:textId="77777777" w:rsidR="00B9185E" w:rsidRDefault="000C0BFE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姓  名</w:t>
            </w:r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B82ACD" w14:textId="77777777" w:rsidR="00B9185E" w:rsidRDefault="000C0BFE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{</w:t>
            </w:r>
            <w:r>
              <w:rPr>
                <w:rFonts w:ascii="仿宋_GB2312" w:eastAsia="仿宋_GB2312"/>
                <w:szCs w:val="21"/>
              </w:rPr>
              <w:t>{sbrname}}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4ECB06" w14:textId="77777777" w:rsidR="00B9185E" w:rsidRDefault="000C0BFE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CF62C5" w14:textId="77777777" w:rsidR="00B9185E" w:rsidRDefault="000C0BFE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{</w:t>
            </w:r>
            <w:r>
              <w:rPr>
                <w:rFonts w:ascii="仿宋_GB2312" w:eastAsia="仿宋_GB2312"/>
                <w:szCs w:val="21"/>
              </w:rPr>
              <w:t>{sbrsex}}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0D053E" w14:textId="77777777" w:rsidR="00B9185E" w:rsidRDefault="000C0BFE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出生</w:t>
            </w:r>
          </w:p>
          <w:p w14:paraId="4B8F0805" w14:textId="77777777" w:rsidR="00B9185E" w:rsidRDefault="000C0BFE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年月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338241" w14:textId="77777777" w:rsidR="00B9185E" w:rsidRDefault="000C0BFE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{</w:t>
            </w:r>
            <w:r>
              <w:rPr>
                <w:rFonts w:ascii="仿宋_GB2312" w:eastAsia="仿宋_GB2312"/>
                <w:szCs w:val="21"/>
              </w:rPr>
              <w:t>{sbrbirthday}}</w:t>
            </w:r>
          </w:p>
        </w:tc>
      </w:tr>
      <w:tr w:rsidR="00B9185E" w14:paraId="54AA0F92" w14:textId="77777777">
        <w:trPr>
          <w:trHeight w:val="688"/>
          <w:jc w:val="center"/>
        </w:trPr>
        <w:tc>
          <w:tcPr>
            <w:tcW w:w="123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89B0E8" w14:textId="77777777" w:rsidR="00B9185E" w:rsidRDefault="00B9185E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0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548581" w14:textId="77777777" w:rsidR="00B9185E" w:rsidRDefault="000C0BFE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职务/职称</w:t>
            </w:r>
          </w:p>
        </w:tc>
        <w:tc>
          <w:tcPr>
            <w:tcW w:w="2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927BCF" w14:textId="77777777" w:rsidR="00B9185E" w:rsidRDefault="000C0BFE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{</w:t>
            </w:r>
            <w:r>
              <w:rPr>
                <w:rFonts w:ascii="仿宋_GB2312" w:eastAsia="仿宋_GB2312"/>
                <w:szCs w:val="21"/>
              </w:rPr>
              <w:t>{sbrzwzc}}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A474CB" w14:textId="3DD18830" w:rsidR="00B9185E" w:rsidRDefault="00E942A6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手机</w:t>
            </w:r>
            <w:r>
              <w:rPr>
                <w:rFonts w:ascii="仿宋_GB2312" w:eastAsia="仿宋_GB2312" w:hint="eastAsia"/>
                <w:sz w:val="24"/>
                <w:szCs w:val="24"/>
              </w:rPr>
              <w:t>号</w:t>
            </w:r>
          </w:p>
        </w:tc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2132E3" w14:textId="5EA8AC60" w:rsidR="00B9185E" w:rsidRDefault="00E724DC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{</w:t>
            </w:r>
            <w:r>
              <w:rPr>
                <w:rFonts w:ascii="仿宋_GB2312" w:eastAsia="仿宋_GB2312"/>
                <w:szCs w:val="21"/>
              </w:rPr>
              <w:t>{sbrmobile}}</w:t>
            </w:r>
          </w:p>
        </w:tc>
      </w:tr>
      <w:tr w:rsidR="00E010D0" w14:paraId="10099A20" w14:textId="77777777" w:rsidTr="00481A89">
        <w:trPr>
          <w:trHeight w:val="688"/>
          <w:jc w:val="center"/>
        </w:trPr>
        <w:tc>
          <w:tcPr>
            <w:tcW w:w="1235" w:type="dxa"/>
            <w:gridSpan w:val="2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10B4DE" w14:textId="77777777" w:rsidR="00E010D0" w:rsidRDefault="00E010D0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项目组</w:t>
            </w:r>
          </w:p>
          <w:p w14:paraId="13F78962" w14:textId="77777777" w:rsidR="00E010D0" w:rsidRDefault="00E010D0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组成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A5E3B30" w14:textId="77777777" w:rsidR="00E010D0" w:rsidRDefault="00E010D0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{</w:t>
            </w:r>
            <w:r>
              <w:rPr>
                <w:rFonts w:ascii="仿宋_GB2312" w:eastAsia="仿宋_GB2312"/>
                <w:szCs w:val="21"/>
              </w:rPr>
              <w:t>{xmzcylist}}</w:t>
            </w:r>
            <w:r>
              <w:rPr>
                <w:rFonts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0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1157F6" w14:textId="77777777" w:rsidR="00E010D0" w:rsidRDefault="00E010D0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职称</w:t>
            </w:r>
          </w:p>
        </w:tc>
        <w:tc>
          <w:tcPr>
            <w:tcW w:w="6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D387B3" w14:textId="77777777" w:rsidR="00E010D0" w:rsidRDefault="00E010D0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工作单位</w:t>
            </w:r>
            <w:r>
              <w:rPr>
                <w:rFonts w:ascii="仿宋_GB2312" w:eastAsia="仿宋_GB2312" w:hint="eastAsia"/>
                <w:sz w:val="24"/>
                <w:szCs w:val="24"/>
              </w:rPr>
              <w:t>及职务</w:t>
            </w:r>
          </w:p>
        </w:tc>
      </w:tr>
      <w:tr w:rsidR="00E010D0" w14:paraId="31525F9B" w14:textId="77777777" w:rsidTr="002B5B93">
        <w:trPr>
          <w:trHeight w:val="688"/>
          <w:jc w:val="center"/>
        </w:trPr>
        <w:tc>
          <w:tcPr>
            <w:tcW w:w="123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A64A9" w14:textId="77777777" w:rsidR="00E010D0" w:rsidRDefault="00E010D0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BA49996" w14:textId="77777777" w:rsidR="00E010D0" w:rsidRDefault="00E010D0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[</w:t>
            </w:r>
            <w:r>
              <w:rPr>
                <w:rFonts w:ascii="仿宋_GB2312" w:eastAsia="仿宋_GB2312"/>
                <w:szCs w:val="21"/>
              </w:rPr>
              <w:t>username]</w:t>
            </w:r>
          </w:p>
        </w:tc>
        <w:tc>
          <w:tcPr>
            <w:tcW w:w="10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A4E271" w14:textId="77777777" w:rsidR="00E010D0" w:rsidRDefault="00E010D0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[</w:t>
            </w:r>
            <w:r>
              <w:rPr>
                <w:rFonts w:ascii="仿宋_GB2312" w:eastAsia="仿宋_GB2312"/>
                <w:szCs w:val="21"/>
              </w:rPr>
              <w:t>zc]</w:t>
            </w:r>
          </w:p>
        </w:tc>
        <w:tc>
          <w:tcPr>
            <w:tcW w:w="6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B073AB" w14:textId="77777777" w:rsidR="00E010D0" w:rsidRDefault="00E010D0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[</w:t>
            </w:r>
            <w:r>
              <w:rPr>
                <w:rFonts w:ascii="仿宋_GB2312" w:eastAsia="仿宋_GB2312"/>
                <w:szCs w:val="21"/>
              </w:rPr>
              <w:t>gzdw]</w:t>
            </w:r>
          </w:p>
        </w:tc>
      </w:tr>
      <w:tr w:rsidR="00E010D0" w14:paraId="3D983F71" w14:textId="77777777" w:rsidTr="00174343">
        <w:trPr>
          <w:trHeight w:val="688"/>
          <w:jc w:val="center"/>
        </w:trPr>
        <w:tc>
          <w:tcPr>
            <w:tcW w:w="123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2A9A25" w14:textId="77777777" w:rsidR="00E010D0" w:rsidRDefault="00E010D0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D68594E" w14:textId="77777777" w:rsidR="00E010D0" w:rsidRDefault="00E010D0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36D356" w14:textId="77777777" w:rsidR="00E010D0" w:rsidRDefault="00E010D0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CBA57B" w14:textId="77777777" w:rsidR="00E010D0" w:rsidRDefault="00E010D0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010D0" w14:paraId="0472D28A" w14:textId="77777777" w:rsidTr="00B96C0E">
        <w:trPr>
          <w:trHeight w:val="688"/>
          <w:jc w:val="center"/>
        </w:trPr>
        <w:tc>
          <w:tcPr>
            <w:tcW w:w="123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C6B123" w14:textId="77777777" w:rsidR="00E010D0" w:rsidRDefault="00E010D0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5865273" w14:textId="77777777" w:rsidR="00E010D0" w:rsidRDefault="00E010D0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15CB3D" w14:textId="77777777" w:rsidR="00E010D0" w:rsidRDefault="00E010D0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2A43AC" w14:textId="77777777" w:rsidR="00E010D0" w:rsidRDefault="00E010D0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9185E" w14:paraId="69BED4B7" w14:textId="77777777">
        <w:trPr>
          <w:trHeight w:val="758"/>
          <w:jc w:val="center"/>
        </w:trPr>
        <w:tc>
          <w:tcPr>
            <w:tcW w:w="12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039C53" w14:textId="77777777" w:rsidR="00B9185E" w:rsidRDefault="000C0BFE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项目</w:t>
            </w:r>
          </w:p>
          <w:p w14:paraId="5990EBBA" w14:textId="77777777" w:rsidR="00B9185E" w:rsidRDefault="000C0BFE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实施</w:t>
            </w:r>
          </w:p>
          <w:p w14:paraId="27B014AA" w14:textId="77777777" w:rsidR="00B9185E" w:rsidRDefault="000C0BFE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基础</w:t>
            </w:r>
          </w:p>
          <w:p w14:paraId="29158C49" w14:textId="77777777" w:rsidR="00B9185E" w:rsidRDefault="000C0BFE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及</w:t>
            </w:r>
          </w:p>
          <w:p w14:paraId="3AB38DC8" w14:textId="77777777" w:rsidR="00B9185E" w:rsidRDefault="000C0BFE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内容</w:t>
            </w:r>
          </w:p>
        </w:tc>
        <w:tc>
          <w:tcPr>
            <w:tcW w:w="8425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5531384" w14:textId="77777777" w:rsidR="00B9185E" w:rsidRDefault="000C0BFE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（不超过400字）</w:t>
            </w:r>
          </w:p>
          <w:p w14:paraId="2F206AF9" w14:textId="77777777" w:rsidR="00B9185E" w:rsidRDefault="000C0BFE"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{</w:t>
            </w:r>
            <w:r>
              <w:rPr>
                <w:rFonts w:ascii="仿宋_GB2312" w:eastAsia="仿宋_GB2312"/>
                <w:szCs w:val="21"/>
              </w:rPr>
              <w:t>{yjjctj}}</w:t>
            </w:r>
          </w:p>
          <w:p w14:paraId="09B498E5" w14:textId="77777777" w:rsidR="00B9185E" w:rsidRDefault="00B9185E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05A32C6" w14:textId="77777777" w:rsidR="00B9185E" w:rsidRDefault="00B9185E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F5ACEDD" w14:textId="77777777" w:rsidR="00B9185E" w:rsidRDefault="00B9185E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9185E" w14:paraId="64CACF28" w14:textId="77777777">
        <w:trPr>
          <w:trHeight w:val="1651"/>
          <w:jc w:val="center"/>
        </w:trPr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67EA" w14:textId="77777777" w:rsidR="00B9185E" w:rsidRDefault="000C0BFE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项目</w:t>
            </w:r>
          </w:p>
          <w:p w14:paraId="0CE66A61" w14:textId="77777777" w:rsidR="00B9185E" w:rsidRDefault="000C0BFE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实施</w:t>
            </w:r>
          </w:p>
          <w:p w14:paraId="7E8BD411" w14:textId="77777777" w:rsidR="00B9185E" w:rsidRDefault="000C0BFE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路径</w:t>
            </w:r>
          </w:p>
          <w:p w14:paraId="55537F4B" w14:textId="77777777" w:rsidR="00B9185E" w:rsidRDefault="000C0BFE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及</w:t>
            </w:r>
          </w:p>
          <w:p w14:paraId="7F474878" w14:textId="77777777" w:rsidR="00B9185E" w:rsidRDefault="000C0BFE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方法</w:t>
            </w:r>
          </w:p>
        </w:tc>
        <w:tc>
          <w:tcPr>
            <w:tcW w:w="84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16D5" w14:textId="77777777" w:rsidR="00B9185E" w:rsidRDefault="000C0BFE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（不超过</w:t>
            </w:r>
            <w:r>
              <w:rPr>
                <w:rFonts w:ascii="仿宋_GB2312" w:eastAsia="仿宋_GB2312" w:hint="eastAsia"/>
                <w:sz w:val="24"/>
                <w:szCs w:val="24"/>
              </w:rPr>
              <w:t>400</w:t>
            </w:r>
            <w:r>
              <w:rPr>
                <w:rFonts w:ascii="仿宋_GB2312" w:eastAsia="仿宋_GB2312"/>
                <w:sz w:val="24"/>
                <w:szCs w:val="24"/>
              </w:rPr>
              <w:t>字）</w:t>
            </w:r>
          </w:p>
          <w:p w14:paraId="53DCD14E" w14:textId="0A41C50A" w:rsidR="00B9185E" w:rsidRDefault="000C0BFE">
            <w:pPr>
              <w:spacing w:line="36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{</w:t>
            </w:r>
            <w:r>
              <w:rPr>
                <w:rFonts w:ascii="仿宋_GB2312" w:eastAsia="仿宋_GB2312"/>
                <w:szCs w:val="21"/>
              </w:rPr>
              <w:t>{</w:t>
            </w:r>
            <w:r w:rsidR="00A252E5" w:rsidRPr="00A252E5">
              <w:rPr>
                <w:rFonts w:ascii="仿宋_GB2312" w:eastAsia="仿宋_GB2312"/>
                <w:szCs w:val="21"/>
              </w:rPr>
              <w:t>xmssljff</w:t>
            </w:r>
            <w:r>
              <w:rPr>
                <w:rFonts w:ascii="仿宋_GB2312" w:eastAsia="仿宋_GB2312"/>
                <w:szCs w:val="21"/>
              </w:rPr>
              <w:t>}}</w:t>
            </w:r>
          </w:p>
          <w:p w14:paraId="595674C7" w14:textId="77777777" w:rsidR="00B9185E" w:rsidRDefault="00B9185E">
            <w:pPr>
              <w:spacing w:line="360" w:lineRule="exact"/>
              <w:rPr>
                <w:rFonts w:ascii="仿宋_GB2312" w:eastAsia="仿宋_GB2312"/>
                <w:szCs w:val="21"/>
              </w:rPr>
            </w:pPr>
          </w:p>
        </w:tc>
      </w:tr>
      <w:tr w:rsidR="00B9185E" w14:paraId="1C951854" w14:textId="77777777">
        <w:trPr>
          <w:trHeight w:val="1423"/>
          <w:jc w:val="center"/>
        </w:trPr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A1BB4" w14:textId="77777777" w:rsidR="00B9185E" w:rsidRDefault="000C0BFE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项目</w:t>
            </w:r>
          </w:p>
          <w:p w14:paraId="0E85B0FE" w14:textId="77777777" w:rsidR="00B9185E" w:rsidRDefault="000C0BFE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预期</w:t>
            </w:r>
          </w:p>
          <w:p w14:paraId="39E3C9A1" w14:textId="77777777" w:rsidR="00B9185E" w:rsidRDefault="000C0BFE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成果</w:t>
            </w:r>
          </w:p>
        </w:tc>
        <w:tc>
          <w:tcPr>
            <w:tcW w:w="842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BAF8A8" w14:textId="77777777" w:rsidR="00B9185E" w:rsidRDefault="000C0BFE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（不超过</w:t>
            </w:r>
            <w:r>
              <w:rPr>
                <w:rFonts w:ascii="仿宋_GB2312" w:eastAsia="仿宋_GB2312" w:hint="eastAsia"/>
                <w:sz w:val="24"/>
                <w:szCs w:val="24"/>
              </w:rPr>
              <w:t>300</w:t>
            </w:r>
            <w:r>
              <w:rPr>
                <w:rFonts w:ascii="仿宋_GB2312" w:eastAsia="仿宋_GB2312"/>
                <w:sz w:val="24"/>
                <w:szCs w:val="24"/>
              </w:rPr>
              <w:t>字）</w:t>
            </w:r>
          </w:p>
          <w:p w14:paraId="09E236B3" w14:textId="77777777" w:rsidR="00B9185E" w:rsidRDefault="000C0BFE"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{</w:t>
            </w:r>
            <w:r>
              <w:rPr>
                <w:rFonts w:ascii="仿宋_GB2312" w:eastAsia="仿宋_GB2312"/>
                <w:szCs w:val="21"/>
              </w:rPr>
              <w:t>{yqcgtgjz}}</w:t>
            </w:r>
          </w:p>
          <w:p w14:paraId="465939A2" w14:textId="77777777" w:rsidR="00B9185E" w:rsidRDefault="00B9185E">
            <w:pPr>
              <w:spacing w:line="360" w:lineRule="exact"/>
              <w:rPr>
                <w:rFonts w:ascii="仿宋_GB2312" w:eastAsia="仿宋_GB2312"/>
                <w:szCs w:val="21"/>
              </w:rPr>
            </w:pPr>
          </w:p>
          <w:p w14:paraId="6804D610" w14:textId="77777777" w:rsidR="00B9185E" w:rsidRDefault="00B9185E">
            <w:pPr>
              <w:spacing w:after="120" w:line="360" w:lineRule="exact"/>
              <w:rPr>
                <w:rFonts w:ascii="仿宋_GB2312" w:eastAsia="仿宋_GB2312"/>
                <w:szCs w:val="21"/>
              </w:rPr>
            </w:pPr>
          </w:p>
        </w:tc>
      </w:tr>
      <w:tr w:rsidR="00B9185E" w14:paraId="6701C27A" w14:textId="77777777">
        <w:trPr>
          <w:trHeight w:val="1687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134D" w14:textId="77777777" w:rsidR="00B9185E" w:rsidRDefault="000C0BFE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院级</w:t>
            </w:r>
          </w:p>
          <w:p w14:paraId="22984113" w14:textId="77777777" w:rsidR="00B9185E" w:rsidRDefault="000C0BFE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工会</w:t>
            </w:r>
          </w:p>
          <w:p w14:paraId="4605300C" w14:textId="77777777" w:rsidR="00B9185E" w:rsidRDefault="000C0BFE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意见</w:t>
            </w:r>
          </w:p>
        </w:tc>
        <w:tc>
          <w:tcPr>
            <w:tcW w:w="84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1466" w14:textId="77777777" w:rsidR="00B9185E" w:rsidRDefault="000C0BFE"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{</w:t>
            </w:r>
            <w:r>
              <w:rPr>
                <w:rFonts w:ascii="仿宋_GB2312" w:eastAsia="仿宋_GB2312"/>
                <w:szCs w:val="21"/>
              </w:rPr>
              <w:t>{stbmghyj}}</w:t>
            </w:r>
          </w:p>
          <w:p w14:paraId="3A48774E" w14:textId="77777777" w:rsidR="00B9185E" w:rsidRDefault="00B9185E">
            <w:pPr>
              <w:spacing w:line="360" w:lineRule="exact"/>
              <w:ind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0915B48B" w14:textId="77777777" w:rsidR="00B9185E" w:rsidRDefault="00B9185E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0BBFDBB" w14:textId="77777777" w:rsidR="00B9185E" w:rsidRDefault="000C0BFE">
            <w:pPr>
              <w:spacing w:line="360" w:lineRule="exact"/>
              <w:ind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院级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工会负责人签字 </w:t>
            </w:r>
            <w:r>
              <w:rPr>
                <w:rFonts w:ascii="仿宋_GB2312" w:eastAsia="仿宋_GB2312" w:hint="eastAsia"/>
                <w:sz w:val="24"/>
              </w:rPr>
              <w:t>{{@stbmghqz}}   {{stbmghshsj}}</w:t>
            </w:r>
          </w:p>
        </w:tc>
      </w:tr>
      <w:tr w:rsidR="00B9185E" w14:paraId="65A1EEE7" w14:textId="77777777">
        <w:trPr>
          <w:trHeight w:val="1240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B077" w14:textId="77777777" w:rsidR="00B9185E" w:rsidRDefault="000C0BFE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项目</w:t>
            </w:r>
          </w:p>
          <w:p w14:paraId="02149F86" w14:textId="77777777" w:rsidR="00B9185E" w:rsidRDefault="000C0BFE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审批</w:t>
            </w:r>
          </w:p>
          <w:p w14:paraId="6C38866F" w14:textId="77777777" w:rsidR="00B9185E" w:rsidRDefault="000C0BFE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意见</w:t>
            </w:r>
          </w:p>
        </w:tc>
        <w:tc>
          <w:tcPr>
            <w:tcW w:w="84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A375A" w14:textId="1F2F341D" w:rsidR="00B9185E" w:rsidRDefault="008703EB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{</w:t>
            </w:r>
            <w:r>
              <w:rPr>
                <w:rFonts w:ascii="仿宋_GB2312" w:eastAsia="仿宋_GB2312"/>
                <w:sz w:val="24"/>
                <w:szCs w:val="24"/>
              </w:rPr>
              <w:t>{</w:t>
            </w:r>
            <w:r>
              <w:rPr>
                <w:rFonts w:ascii="仿宋_GB2312" w:eastAsia="仿宋_GB2312" w:hint="eastAsia"/>
                <w:sz w:val="24"/>
                <w:szCs w:val="24"/>
              </w:rPr>
              <w:t>xgh</w:t>
            </w:r>
            <w:r>
              <w:rPr>
                <w:rFonts w:ascii="仿宋_GB2312" w:eastAsia="仿宋_GB2312"/>
                <w:sz w:val="24"/>
                <w:szCs w:val="24"/>
              </w:rPr>
              <w:t>yj}}</w:t>
            </w:r>
          </w:p>
          <w:p w14:paraId="047A5F2D" w14:textId="77777777" w:rsidR="00B9185E" w:rsidRDefault="000C0BFE">
            <w:pPr>
              <w:spacing w:line="360" w:lineRule="exact"/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校工会</w:t>
            </w:r>
            <w:r>
              <w:rPr>
                <w:rFonts w:ascii="仿宋_GB2312" w:eastAsia="仿宋_GB2312"/>
                <w:sz w:val="24"/>
                <w:szCs w:val="24"/>
              </w:rPr>
              <w:t>公章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{{@stxghqz}} （公章）  {{stxghshsj}}</w:t>
            </w:r>
          </w:p>
        </w:tc>
      </w:tr>
      <w:tr w:rsidR="00B9185E" w14:paraId="02F81BB5" w14:textId="77777777">
        <w:trPr>
          <w:trHeight w:val="764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FE8B" w14:textId="77777777" w:rsidR="00B9185E" w:rsidRDefault="000C0BFE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备注</w:t>
            </w:r>
          </w:p>
        </w:tc>
        <w:tc>
          <w:tcPr>
            <w:tcW w:w="84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E02D" w14:textId="77777777" w:rsidR="00B9185E" w:rsidRDefault="00B9185E">
            <w:pPr>
              <w:spacing w:line="360" w:lineRule="exact"/>
              <w:ind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034B9DE3" w14:textId="77777777" w:rsidR="00B9185E" w:rsidRDefault="00B9185E">
      <w:pPr>
        <w:widowControl/>
        <w:spacing w:after="120" w:line="500" w:lineRule="exact"/>
        <w:rPr>
          <w:rFonts w:ascii="仿宋" w:eastAsia="仿宋" w:hAnsi="仿宋" w:cs="宋体"/>
          <w:sz w:val="28"/>
          <w:szCs w:val="28"/>
        </w:rPr>
      </w:pPr>
    </w:p>
    <w:sectPr w:rsidR="00B9185E">
      <w:headerReference w:type="default" r:id="rId7"/>
      <w:footerReference w:type="even" r:id="rId8"/>
      <w:footerReference w:type="default" r:id="rId9"/>
      <w:pgSz w:w="11906" w:h="16838"/>
      <w:pgMar w:top="1440" w:right="1588" w:bottom="1304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8D2F5" w14:textId="77777777" w:rsidR="00D001D4" w:rsidRDefault="00D001D4">
      <w:r>
        <w:separator/>
      </w:r>
    </w:p>
  </w:endnote>
  <w:endnote w:type="continuationSeparator" w:id="0">
    <w:p w14:paraId="0A0CD316" w14:textId="77777777" w:rsidR="00D001D4" w:rsidRDefault="00D00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BE598" w14:textId="77777777" w:rsidR="00B9185E" w:rsidRDefault="000C0BF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 w14:paraId="1A03BC55" w14:textId="77777777" w:rsidR="00B9185E" w:rsidRDefault="00B9185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2DCF0" w14:textId="77777777" w:rsidR="00B9185E" w:rsidRDefault="000C0BFE">
    <w:pPr>
      <w:pStyle w:val="a5"/>
      <w:framePr w:wrap="around" w:vAnchor="text" w:hAnchor="margin" w:xAlign="right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end"/>
    </w:r>
  </w:p>
  <w:p w14:paraId="5282A619" w14:textId="77777777" w:rsidR="00B9185E" w:rsidRDefault="00B9185E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78FD3" w14:textId="77777777" w:rsidR="00B9185E" w:rsidRDefault="000C0BF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45F586C4" w14:textId="77777777" w:rsidR="00B9185E" w:rsidRDefault="00B9185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B9D9B" w14:textId="77777777" w:rsidR="00D001D4" w:rsidRDefault="00D001D4">
      <w:r>
        <w:separator/>
      </w:r>
    </w:p>
  </w:footnote>
  <w:footnote w:type="continuationSeparator" w:id="0">
    <w:p w14:paraId="19C7BF03" w14:textId="77777777" w:rsidR="00D001D4" w:rsidRDefault="00D00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6995C" w14:textId="77777777" w:rsidR="00B9185E" w:rsidRDefault="00B9185E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ZmE2NTM1M2NmZTEwNjZmNmQ1Y2MzYmQyMGY4YjgwMTYifQ=="/>
  </w:docVars>
  <w:rsids>
    <w:rsidRoot w:val="00172A27"/>
    <w:rsid w:val="00012A27"/>
    <w:rsid w:val="00021F43"/>
    <w:rsid w:val="000232FB"/>
    <w:rsid w:val="00026277"/>
    <w:rsid w:val="000322BE"/>
    <w:rsid w:val="00036E40"/>
    <w:rsid w:val="000538BF"/>
    <w:rsid w:val="000550E1"/>
    <w:rsid w:val="000568E0"/>
    <w:rsid w:val="00061909"/>
    <w:rsid w:val="000744EE"/>
    <w:rsid w:val="000771FA"/>
    <w:rsid w:val="000840B4"/>
    <w:rsid w:val="00091F02"/>
    <w:rsid w:val="000A409C"/>
    <w:rsid w:val="000C0BFE"/>
    <w:rsid w:val="000C3DF3"/>
    <w:rsid w:val="000E54C3"/>
    <w:rsid w:val="0010106E"/>
    <w:rsid w:val="00101557"/>
    <w:rsid w:val="00106B0F"/>
    <w:rsid w:val="00124F66"/>
    <w:rsid w:val="00126AA4"/>
    <w:rsid w:val="00133313"/>
    <w:rsid w:val="00150CD9"/>
    <w:rsid w:val="00172A27"/>
    <w:rsid w:val="0017377F"/>
    <w:rsid w:val="001747B8"/>
    <w:rsid w:val="0018376C"/>
    <w:rsid w:val="00195962"/>
    <w:rsid w:val="00196940"/>
    <w:rsid w:val="001A0BBE"/>
    <w:rsid w:val="001B4D2D"/>
    <w:rsid w:val="001C5623"/>
    <w:rsid w:val="001C5629"/>
    <w:rsid w:val="001D599E"/>
    <w:rsid w:val="001D6CD3"/>
    <w:rsid w:val="001F6891"/>
    <w:rsid w:val="00205D23"/>
    <w:rsid w:val="002146B5"/>
    <w:rsid w:val="00236EE2"/>
    <w:rsid w:val="00242EF1"/>
    <w:rsid w:val="00246554"/>
    <w:rsid w:val="00253E70"/>
    <w:rsid w:val="00260C5D"/>
    <w:rsid w:val="002618B0"/>
    <w:rsid w:val="002630ED"/>
    <w:rsid w:val="00263D5A"/>
    <w:rsid w:val="002655F6"/>
    <w:rsid w:val="002851EA"/>
    <w:rsid w:val="00286398"/>
    <w:rsid w:val="00293D20"/>
    <w:rsid w:val="002E3594"/>
    <w:rsid w:val="00317116"/>
    <w:rsid w:val="003331DE"/>
    <w:rsid w:val="00342A9E"/>
    <w:rsid w:val="0036737E"/>
    <w:rsid w:val="00367FE3"/>
    <w:rsid w:val="00373090"/>
    <w:rsid w:val="00377A01"/>
    <w:rsid w:val="003C322E"/>
    <w:rsid w:val="003C39BD"/>
    <w:rsid w:val="003D77D9"/>
    <w:rsid w:val="003E1DAE"/>
    <w:rsid w:val="003F23BD"/>
    <w:rsid w:val="003F5D49"/>
    <w:rsid w:val="003F7680"/>
    <w:rsid w:val="0044025D"/>
    <w:rsid w:val="00442A1D"/>
    <w:rsid w:val="00474BAF"/>
    <w:rsid w:val="00480C1C"/>
    <w:rsid w:val="00492BEC"/>
    <w:rsid w:val="00493015"/>
    <w:rsid w:val="0049375A"/>
    <w:rsid w:val="00494BEB"/>
    <w:rsid w:val="00494F2A"/>
    <w:rsid w:val="004B21A6"/>
    <w:rsid w:val="004B30B0"/>
    <w:rsid w:val="004C6969"/>
    <w:rsid w:val="004D7407"/>
    <w:rsid w:val="005160E9"/>
    <w:rsid w:val="0052563E"/>
    <w:rsid w:val="005307CA"/>
    <w:rsid w:val="00583458"/>
    <w:rsid w:val="005B6B4D"/>
    <w:rsid w:val="005C4520"/>
    <w:rsid w:val="005C4611"/>
    <w:rsid w:val="0060114E"/>
    <w:rsid w:val="00617DB4"/>
    <w:rsid w:val="006207AA"/>
    <w:rsid w:val="00626009"/>
    <w:rsid w:val="00633DE7"/>
    <w:rsid w:val="00633FB0"/>
    <w:rsid w:val="006376B7"/>
    <w:rsid w:val="006509D8"/>
    <w:rsid w:val="00655CDC"/>
    <w:rsid w:val="00660216"/>
    <w:rsid w:val="00662DC8"/>
    <w:rsid w:val="00693C23"/>
    <w:rsid w:val="006C11EB"/>
    <w:rsid w:val="006C5B44"/>
    <w:rsid w:val="006C5F3C"/>
    <w:rsid w:val="006D4233"/>
    <w:rsid w:val="006E1877"/>
    <w:rsid w:val="006E6F2E"/>
    <w:rsid w:val="00703B68"/>
    <w:rsid w:val="00705FEA"/>
    <w:rsid w:val="007124D0"/>
    <w:rsid w:val="0072045C"/>
    <w:rsid w:val="00723497"/>
    <w:rsid w:val="0072508C"/>
    <w:rsid w:val="00744D6A"/>
    <w:rsid w:val="00766D77"/>
    <w:rsid w:val="00767625"/>
    <w:rsid w:val="00770868"/>
    <w:rsid w:val="0077297C"/>
    <w:rsid w:val="00781FA4"/>
    <w:rsid w:val="007A38CD"/>
    <w:rsid w:val="007A4345"/>
    <w:rsid w:val="007C608E"/>
    <w:rsid w:val="007D110C"/>
    <w:rsid w:val="007D6BB2"/>
    <w:rsid w:val="007E2271"/>
    <w:rsid w:val="008146F8"/>
    <w:rsid w:val="008703EB"/>
    <w:rsid w:val="00872EFC"/>
    <w:rsid w:val="00877731"/>
    <w:rsid w:val="00883120"/>
    <w:rsid w:val="00885C2E"/>
    <w:rsid w:val="00895330"/>
    <w:rsid w:val="008B12C3"/>
    <w:rsid w:val="008C1DAC"/>
    <w:rsid w:val="008F3766"/>
    <w:rsid w:val="008F6049"/>
    <w:rsid w:val="009167B5"/>
    <w:rsid w:val="00931711"/>
    <w:rsid w:val="00947734"/>
    <w:rsid w:val="009678B3"/>
    <w:rsid w:val="00975FC8"/>
    <w:rsid w:val="00985737"/>
    <w:rsid w:val="00995C83"/>
    <w:rsid w:val="009A1745"/>
    <w:rsid w:val="009A3418"/>
    <w:rsid w:val="009C2BF5"/>
    <w:rsid w:val="009C441C"/>
    <w:rsid w:val="009E4E35"/>
    <w:rsid w:val="009E77D0"/>
    <w:rsid w:val="00A04770"/>
    <w:rsid w:val="00A12B4C"/>
    <w:rsid w:val="00A252E5"/>
    <w:rsid w:val="00A45AB0"/>
    <w:rsid w:val="00A61C8A"/>
    <w:rsid w:val="00A712BA"/>
    <w:rsid w:val="00A829A7"/>
    <w:rsid w:val="00A83C0D"/>
    <w:rsid w:val="00AB6968"/>
    <w:rsid w:val="00AC3F28"/>
    <w:rsid w:val="00AC7D99"/>
    <w:rsid w:val="00B164D1"/>
    <w:rsid w:val="00B22DDA"/>
    <w:rsid w:val="00B23FCB"/>
    <w:rsid w:val="00B340B9"/>
    <w:rsid w:val="00B438F4"/>
    <w:rsid w:val="00B460B7"/>
    <w:rsid w:val="00B61AD5"/>
    <w:rsid w:val="00B735EA"/>
    <w:rsid w:val="00B8139D"/>
    <w:rsid w:val="00B9185E"/>
    <w:rsid w:val="00B92E5F"/>
    <w:rsid w:val="00B94713"/>
    <w:rsid w:val="00BB5833"/>
    <w:rsid w:val="00BC300E"/>
    <w:rsid w:val="00BC356B"/>
    <w:rsid w:val="00BD255A"/>
    <w:rsid w:val="00BD7F3B"/>
    <w:rsid w:val="00BF1061"/>
    <w:rsid w:val="00BF4FC0"/>
    <w:rsid w:val="00BF5ED4"/>
    <w:rsid w:val="00C013B1"/>
    <w:rsid w:val="00C108EF"/>
    <w:rsid w:val="00C10C33"/>
    <w:rsid w:val="00C11B02"/>
    <w:rsid w:val="00C16061"/>
    <w:rsid w:val="00C20B87"/>
    <w:rsid w:val="00C30106"/>
    <w:rsid w:val="00C36605"/>
    <w:rsid w:val="00C50FFC"/>
    <w:rsid w:val="00C53477"/>
    <w:rsid w:val="00C60195"/>
    <w:rsid w:val="00C70595"/>
    <w:rsid w:val="00C7183B"/>
    <w:rsid w:val="00C83F1B"/>
    <w:rsid w:val="00CA264A"/>
    <w:rsid w:val="00CC3C95"/>
    <w:rsid w:val="00CF5D3E"/>
    <w:rsid w:val="00D001D4"/>
    <w:rsid w:val="00D00BDD"/>
    <w:rsid w:val="00D03544"/>
    <w:rsid w:val="00D12BCD"/>
    <w:rsid w:val="00D2366C"/>
    <w:rsid w:val="00D37D38"/>
    <w:rsid w:val="00D44C9F"/>
    <w:rsid w:val="00D518F9"/>
    <w:rsid w:val="00D53FA6"/>
    <w:rsid w:val="00D62824"/>
    <w:rsid w:val="00D64633"/>
    <w:rsid w:val="00D861DE"/>
    <w:rsid w:val="00D93D1E"/>
    <w:rsid w:val="00DA5311"/>
    <w:rsid w:val="00DB7FA9"/>
    <w:rsid w:val="00DD48CB"/>
    <w:rsid w:val="00E010D0"/>
    <w:rsid w:val="00E12C24"/>
    <w:rsid w:val="00E237B9"/>
    <w:rsid w:val="00E56858"/>
    <w:rsid w:val="00E60396"/>
    <w:rsid w:val="00E67C4A"/>
    <w:rsid w:val="00E724DC"/>
    <w:rsid w:val="00E942A6"/>
    <w:rsid w:val="00ED2F6E"/>
    <w:rsid w:val="00ED4242"/>
    <w:rsid w:val="00ED7FF8"/>
    <w:rsid w:val="00F04BC2"/>
    <w:rsid w:val="00F07ADD"/>
    <w:rsid w:val="00F12153"/>
    <w:rsid w:val="00F16DB8"/>
    <w:rsid w:val="00F553F1"/>
    <w:rsid w:val="00F56096"/>
    <w:rsid w:val="00F8429B"/>
    <w:rsid w:val="00F87903"/>
    <w:rsid w:val="00FA5DA9"/>
    <w:rsid w:val="00FA5E8C"/>
    <w:rsid w:val="00FB5787"/>
    <w:rsid w:val="00FD0D8D"/>
    <w:rsid w:val="00FE058D"/>
    <w:rsid w:val="00FE795B"/>
    <w:rsid w:val="12C34799"/>
    <w:rsid w:val="18922588"/>
    <w:rsid w:val="1F8F6BFD"/>
    <w:rsid w:val="1FC85DDA"/>
    <w:rsid w:val="23E7559D"/>
    <w:rsid w:val="2D6E1993"/>
    <w:rsid w:val="32436782"/>
    <w:rsid w:val="329D4BE7"/>
    <w:rsid w:val="37021314"/>
    <w:rsid w:val="50C7447A"/>
    <w:rsid w:val="6F4004F6"/>
    <w:rsid w:val="7E624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B50CD2"/>
  <w15:docId w15:val="{D181A0D2-7808-4690-95E7-D95BC7CE7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pPr>
      <w:ind w:leftChars="2500" w:left="100"/>
    </w:p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9">
    <w:name w:val="page number"/>
    <w:basedOn w:val="a0"/>
    <w:qFormat/>
  </w:style>
  <w:style w:type="character" w:styleId="aa">
    <w:name w:val="Hyperlink"/>
    <w:qFormat/>
    <w:rPr>
      <w:color w:val="0000FF"/>
      <w:u w:val="single"/>
    </w:rPr>
  </w:style>
  <w:style w:type="character" w:customStyle="1" w:styleId="a6">
    <w:name w:val="页脚 字符"/>
    <w:link w:val="a5"/>
    <w:uiPriority w:val="99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g\Desktop\Normal.wp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TotalTime>21</TotalTime>
  <Pages>3</Pages>
  <Words>104</Words>
  <Characters>594</Characters>
  <Application>Microsoft Office Word</Application>
  <DocSecurity>0</DocSecurity>
  <Lines>4</Lines>
  <Paragraphs>1</Paragraphs>
  <ScaleCrop>false</ScaleCrop>
  <Company>微软中国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标题: 关于进行“三育人”研究立项课题结题验收工作的通知</dc:title>
  <dc:creator>Tian</dc:creator>
  <cp:lastModifiedBy>赵 欣雨</cp:lastModifiedBy>
  <cp:revision>51</cp:revision>
  <cp:lastPrinted>2020-09-16T02:32:00Z</cp:lastPrinted>
  <dcterms:created xsi:type="dcterms:W3CDTF">2022-06-27T02:06:00Z</dcterms:created>
  <dcterms:modified xsi:type="dcterms:W3CDTF">2023-01-08T03:40:00Z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5759F5DEA46A4DF68E1B5EEB5BB5531F</vt:lpwstr>
  </property>
</Properties>
</file>